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1AB3" w14:textId="7CC5E9E7" w:rsidR="00BA00AB" w:rsidRDefault="009E395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RESTWOLD</w:t>
      </w:r>
      <w:r>
        <w:rPr>
          <w:rFonts w:ascii="Times New Roman" w:hAnsi="Times New Roman" w:cs="Times New Roman"/>
          <w:sz w:val="24"/>
          <w:szCs w:val="24"/>
        </w:rPr>
        <w:t xml:space="preserve">       (fl.1434)</w:t>
      </w:r>
    </w:p>
    <w:p w14:paraId="4FAB460B" w14:textId="78AAE909" w:rsidR="009E3956" w:rsidRDefault="009E395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BB04B1" w14:textId="54AFCF0B" w:rsidR="009E3956" w:rsidRDefault="009E395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A6C38B" w14:textId="2E08C41E" w:rsidR="009E3956" w:rsidRDefault="009E395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Nov.1434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appointed Sheriff of Oxfordshire and Berkshire.   </w:t>
      </w:r>
    </w:p>
    <w:p w14:paraId="215878E2" w14:textId="2FA252D7" w:rsidR="009E3956" w:rsidRDefault="009E395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1430-37 p.222)</w:t>
      </w:r>
    </w:p>
    <w:p w14:paraId="0150DA9A" w14:textId="15DEE6EB" w:rsidR="009E3956" w:rsidRDefault="009E395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4D75DA" w14:textId="6DAEFF2D" w:rsidR="009E3956" w:rsidRDefault="009E395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F8071B" w14:textId="1ACD4BA1" w:rsidR="009E3956" w:rsidRPr="009E3956" w:rsidRDefault="009E395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February 2022</w:t>
      </w:r>
    </w:p>
    <w:sectPr w:rsidR="009E3956" w:rsidRPr="009E39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C2475" w14:textId="77777777" w:rsidR="009E3956" w:rsidRDefault="009E3956" w:rsidP="009139A6">
      <w:r>
        <w:separator/>
      </w:r>
    </w:p>
  </w:endnote>
  <w:endnote w:type="continuationSeparator" w:id="0">
    <w:p w14:paraId="2B390E80" w14:textId="77777777" w:rsidR="009E3956" w:rsidRDefault="009E395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5DE6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8983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D8AF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4108E" w14:textId="77777777" w:rsidR="009E3956" w:rsidRDefault="009E3956" w:rsidP="009139A6">
      <w:r>
        <w:separator/>
      </w:r>
    </w:p>
  </w:footnote>
  <w:footnote w:type="continuationSeparator" w:id="0">
    <w:p w14:paraId="4703AE10" w14:textId="77777777" w:rsidR="009E3956" w:rsidRDefault="009E395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2748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21D1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C983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956"/>
    <w:rsid w:val="000666E0"/>
    <w:rsid w:val="002510B7"/>
    <w:rsid w:val="005C130B"/>
    <w:rsid w:val="00826F5C"/>
    <w:rsid w:val="009139A6"/>
    <w:rsid w:val="009448BB"/>
    <w:rsid w:val="009E3956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E77B4"/>
  <w15:chartTrackingRefBased/>
  <w15:docId w15:val="{77F7DC19-129F-453F-9FA9-EA679E02B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2022-02-26T20:48:00Z</dcterms:created>
  <dcterms:modified xsi:type="dcterms:W3CDTF">2022-02-26T20:50:00Z</dcterms:modified>
</cp:coreProperties>
</file>